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8290C" w14:textId="77777777" w:rsidR="000238DD" w:rsidRPr="00317ACD" w:rsidRDefault="000238DD" w:rsidP="000238DD">
      <w:pPr>
        <w:spacing w:after="0" w:line="240" w:lineRule="auto"/>
        <w:ind w:firstLine="596"/>
        <w:contextualSpacing/>
        <w:jc w:val="center"/>
        <w:rPr>
          <w:rFonts w:ascii="Times New Roman" w:hAnsi="Times New Roman"/>
          <w:b/>
          <w:sz w:val="21"/>
          <w:szCs w:val="21"/>
        </w:rPr>
      </w:pPr>
      <w:r w:rsidRPr="00317ACD">
        <w:rPr>
          <w:rFonts w:ascii="Times New Roman" w:hAnsi="Times New Roman"/>
          <w:b/>
          <w:sz w:val="21"/>
          <w:szCs w:val="21"/>
        </w:rPr>
        <w:t>СОГЛАШЕНИЕ</w:t>
      </w:r>
    </w:p>
    <w:p w14:paraId="6D0B5A45" w14:textId="77777777" w:rsidR="000238DD" w:rsidRPr="00317ACD" w:rsidRDefault="000238DD" w:rsidP="000238D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1"/>
          <w:szCs w:val="21"/>
        </w:rPr>
      </w:pPr>
      <w:r w:rsidRPr="00317ACD">
        <w:rPr>
          <w:rFonts w:ascii="Times New Roman" w:hAnsi="Times New Roman"/>
          <w:b/>
          <w:sz w:val="21"/>
          <w:szCs w:val="21"/>
        </w:rPr>
        <w:t>о соблюдении порядка обработки персональных данных</w:t>
      </w:r>
    </w:p>
    <w:p w14:paraId="6792E9A6" w14:textId="3B8E08B1" w:rsidR="000238DD" w:rsidRPr="00317ACD" w:rsidRDefault="000238DD" w:rsidP="000238DD">
      <w:pPr>
        <w:tabs>
          <w:tab w:val="left" w:pos="2160"/>
        </w:tabs>
        <w:spacing w:after="0" w:line="240" w:lineRule="auto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 xml:space="preserve">г. Минск, </w:t>
      </w:r>
      <w:r w:rsidRPr="00317ACD">
        <w:rPr>
          <w:rFonts w:ascii="Times New Roman" w:hAnsi="Times New Roman"/>
          <w:sz w:val="21"/>
          <w:szCs w:val="21"/>
        </w:rPr>
        <w:tab/>
        <w:t xml:space="preserve">                                                                                              </w:t>
      </w:r>
      <w:sdt>
        <w:sdtPr>
          <w:rPr>
            <w:rFonts w:ascii="Times New Roman" w:hAnsi="Times New Roman"/>
            <w:sz w:val="21"/>
            <w:szCs w:val="21"/>
          </w:rPr>
          <w:id w:val="506181541"/>
          <w:placeholder>
            <w:docPart w:val="DefaultPlaceholder_1081868574"/>
          </w:placeholder>
        </w:sdtPr>
        <w:sdtEndPr/>
        <w:sdtContent>
          <w:permStart w:id="543233249" w:edGrp="everyone"/>
          <w:r w:rsidRPr="00317ACD">
            <w:rPr>
              <w:rFonts w:ascii="Times New Roman" w:hAnsi="Times New Roman"/>
              <w:sz w:val="21"/>
              <w:szCs w:val="21"/>
            </w:rPr>
            <w:t>«___»_______ 202</w:t>
          </w:r>
          <w:r w:rsidR="00E1493B" w:rsidRPr="001F33A8">
            <w:rPr>
              <w:rFonts w:ascii="Times New Roman" w:hAnsi="Times New Roman"/>
              <w:sz w:val="21"/>
              <w:szCs w:val="21"/>
            </w:rPr>
            <w:t>5</w:t>
          </w:r>
          <w:r w:rsidRPr="00317ACD">
            <w:rPr>
              <w:rFonts w:ascii="Times New Roman" w:hAnsi="Times New Roman"/>
              <w:sz w:val="21"/>
              <w:szCs w:val="21"/>
            </w:rPr>
            <w:t> </w:t>
          </w:r>
          <w:permEnd w:id="543233249"/>
        </w:sdtContent>
      </w:sdt>
      <w:r w:rsidRPr="00317ACD">
        <w:rPr>
          <w:rFonts w:ascii="Times New Roman" w:hAnsi="Times New Roman"/>
          <w:sz w:val="21"/>
          <w:szCs w:val="21"/>
        </w:rPr>
        <w:t>г.</w:t>
      </w:r>
    </w:p>
    <w:p w14:paraId="4D6751F4" w14:textId="77777777" w:rsidR="00317ACD" w:rsidRDefault="00317ACD" w:rsidP="000238DD">
      <w:pPr>
        <w:spacing w:after="0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</w:p>
    <w:p w14:paraId="318A1710" w14:textId="1D3F70FB" w:rsidR="000238DD" w:rsidRPr="00317ACD" w:rsidRDefault="001F33A8" w:rsidP="000238DD">
      <w:pPr>
        <w:spacing w:after="0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sdt>
        <w:sdtPr>
          <w:rPr>
            <w:rFonts w:ascii="Times New Roman" w:hAnsi="Times New Roman"/>
            <w:sz w:val="21"/>
            <w:szCs w:val="21"/>
          </w:rPr>
          <w:id w:val="1818306957"/>
          <w:placeholder>
            <w:docPart w:val="DefaultPlaceholder_1081868574"/>
          </w:placeholder>
        </w:sdtPr>
        <w:sdtEndPr/>
        <w:sdtContent>
          <w:permStart w:id="1029529440" w:edGrp="everyone"/>
          <w:r w:rsidR="000238DD" w:rsidRPr="00532081">
            <w:rPr>
              <w:rFonts w:ascii="Times New Roman" w:hAnsi="Times New Roman"/>
              <w:sz w:val="21"/>
              <w:szCs w:val="21"/>
            </w:rPr>
            <w:t>________________________________________</w:t>
          </w:r>
          <w:r w:rsidR="000238DD" w:rsidRPr="00317ACD">
            <w:rPr>
              <w:rFonts w:ascii="Times New Roman" w:hAnsi="Times New Roman"/>
              <w:sz w:val="21"/>
              <w:szCs w:val="21"/>
            </w:rPr>
            <w:t>,</w:t>
          </w:r>
          <w:permEnd w:id="1029529440"/>
        </w:sdtContent>
      </w:sdt>
      <w:r w:rsidR="000238DD" w:rsidRPr="00317ACD">
        <w:rPr>
          <w:rFonts w:ascii="Times New Roman" w:hAnsi="Times New Roman"/>
          <w:sz w:val="21"/>
          <w:szCs w:val="21"/>
        </w:rPr>
        <w:t xml:space="preserve"> именуемое в дальнейшем "Сторона 1", в лице </w:t>
      </w:r>
      <w:sdt>
        <w:sdtPr>
          <w:rPr>
            <w:rFonts w:ascii="Times New Roman" w:hAnsi="Times New Roman"/>
            <w:sz w:val="21"/>
            <w:szCs w:val="21"/>
          </w:rPr>
          <w:id w:val="-123770115"/>
          <w:placeholder>
            <w:docPart w:val="DefaultPlaceholder_1081868574"/>
          </w:placeholder>
        </w:sdtPr>
        <w:sdtEndPr/>
        <w:sdtContent>
          <w:permStart w:id="2057984238" w:edGrp="everyone"/>
          <w:r w:rsidR="000238DD" w:rsidRPr="00532081">
            <w:rPr>
              <w:rFonts w:ascii="Times New Roman" w:hAnsi="Times New Roman"/>
              <w:sz w:val="21"/>
              <w:szCs w:val="21"/>
            </w:rPr>
            <w:t>____________________________________________________________</w:t>
          </w:r>
          <w:r w:rsidR="000238DD" w:rsidRPr="00317ACD">
            <w:rPr>
              <w:rFonts w:ascii="Times New Roman" w:hAnsi="Times New Roman"/>
              <w:sz w:val="21"/>
              <w:szCs w:val="21"/>
            </w:rPr>
            <w:t>_,</w:t>
          </w:r>
          <w:permEnd w:id="2057984238"/>
        </w:sdtContent>
      </w:sdt>
      <w:r w:rsidR="000238DD" w:rsidRPr="00317ACD">
        <w:rPr>
          <w:rFonts w:ascii="Times New Roman" w:hAnsi="Times New Roman"/>
          <w:sz w:val="21"/>
          <w:szCs w:val="21"/>
        </w:rPr>
        <w:t xml:space="preserve"> действующего на основании </w:t>
      </w:r>
      <w:sdt>
        <w:sdtPr>
          <w:rPr>
            <w:rFonts w:ascii="Times New Roman" w:hAnsi="Times New Roman"/>
            <w:sz w:val="21"/>
            <w:szCs w:val="21"/>
          </w:rPr>
          <w:id w:val="1270589052"/>
          <w:placeholder>
            <w:docPart w:val="DefaultPlaceholder_1081868574"/>
          </w:placeholder>
        </w:sdtPr>
        <w:sdtEndPr/>
        <w:sdtContent>
          <w:permStart w:id="1050683248" w:edGrp="everyone"/>
          <w:r w:rsidR="000238DD" w:rsidRPr="00317ACD">
            <w:rPr>
              <w:rFonts w:ascii="Times New Roman" w:hAnsi="Times New Roman"/>
              <w:sz w:val="21"/>
              <w:szCs w:val="21"/>
            </w:rPr>
            <w:t>_______________________________________________________,</w:t>
          </w:r>
          <w:permEnd w:id="1050683248"/>
        </w:sdtContent>
      </w:sdt>
      <w:r w:rsidR="000238DD" w:rsidRPr="00317ACD">
        <w:rPr>
          <w:rFonts w:ascii="Times New Roman" w:hAnsi="Times New Roman"/>
          <w:sz w:val="21"/>
          <w:szCs w:val="21"/>
        </w:rPr>
        <w:t xml:space="preserve"> с одной стороны, и </w:t>
      </w:r>
    </w:p>
    <w:p w14:paraId="19A38646" w14:textId="6ED6638E" w:rsidR="000238DD" w:rsidRPr="00317ACD" w:rsidRDefault="000238DD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 xml:space="preserve">Закрытое акционерное общество «Доброном», именуемое в дальнейшем «Сторона 2», в лице </w:t>
      </w:r>
      <w:sdt>
        <w:sdtPr>
          <w:rPr>
            <w:rFonts w:ascii="Times New Roman" w:hAnsi="Times New Roman"/>
            <w:sz w:val="21"/>
            <w:szCs w:val="21"/>
          </w:rPr>
          <w:id w:val="621121638"/>
          <w:placeholder>
            <w:docPart w:val="DefaultPlaceholder_1081868574"/>
          </w:placeholder>
        </w:sdtPr>
        <w:sdtEndPr/>
        <w:sdtContent>
          <w:permStart w:id="1755590150" w:edGrp="everyone"/>
          <w:r w:rsidR="005147B5">
            <w:rPr>
              <w:rFonts w:ascii="Times New Roman" w:hAnsi="Times New Roman"/>
              <w:sz w:val="21"/>
              <w:szCs w:val="21"/>
            </w:rPr>
            <w:t>Заместителя генерального директора по логистике Якубова Евгения Владимировича</w:t>
          </w:r>
          <w:r w:rsidRPr="00BE0AF2">
            <w:rPr>
              <w:rFonts w:ascii="Times New Roman" w:hAnsi="Times New Roman"/>
              <w:sz w:val="21"/>
              <w:szCs w:val="21"/>
            </w:rPr>
            <w:t>,</w:t>
          </w:r>
          <w:permEnd w:id="1755590150"/>
        </w:sdtContent>
      </w:sdt>
      <w:r w:rsidRPr="00317ACD">
        <w:rPr>
          <w:rFonts w:ascii="Times New Roman" w:hAnsi="Times New Roman"/>
          <w:sz w:val="21"/>
          <w:szCs w:val="21"/>
        </w:rPr>
        <w:t xml:space="preserve"> действующего на основании </w:t>
      </w:r>
      <w:sdt>
        <w:sdtPr>
          <w:rPr>
            <w:rFonts w:ascii="Times New Roman" w:hAnsi="Times New Roman"/>
            <w:sz w:val="21"/>
            <w:szCs w:val="21"/>
          </w:rPr>
          <w:id w:val="-173192060"/>
          <w:placeholder>
            <w:docPart w:val="DefaultPlaceholder_1081868574"/>
          </w:placeholder>
        </w:sdtPr>
        <w:sdtEndPr/>
        <w:sdtContent>
          <w:permStart w:id="280114052" w:edGrp="everyone"/>
          <w:r w:rsidR="005147B5">
            <w:rPr>
              <w:rFonts w:ascii="Times New Roman" w:hAnsi="Times New Roman"/>
              <w:sz w:val="21"/>
              <w:szCs w:val="21"/>
            </w:rPr>
            <w:t xml:space="preserve">доверенности № </w:t>
          </w:r>
          <w:r w:rsidR="001F33A8" w:rsidRPr="001F33A8">
            <w:rPr>
              <w:rFonts w:ascii="Times New Roman" w:hAnsi="Times New Roman"/>
              <w:sz w:val="21"/>
              <w:szCs w:val="21"/>
            </w:rPr>
            <w:t>_____</w:t>
          </w:r>
          <w:r w:rsidR="00E1493B" w:rsidRPr="00E1493B">
            <w:rPr>
              <w:rFonts w:ascii="Times New Roman" w:hAnsi="Times New Roman"/>
              <w:sz w:val="21"/>
              <w:szCs w:val="21"/>
            </w:rPr>
            <w:t xml:space="preserve"> </w:t>
          </w:r>
          <w:r w:rsidR="005147B5">
            <w:rPr>
              <w:rFonts w:ascii="Times New Roman" w:hAnsi="Times New Roman"/>
              <w:sz w:val="21"/>
              <w:szCs w:val="21"/>
            </w:rPr>
            <w:t xml:space="preserve">от </w:t>
          </w:r>
          <w:r w:rsidR="001F33A8">
            <w:rPr>
              <w:rFonts w:ascii="Times New Roman" w:hAnsi="Times New Roman"/>
              <w:sz w:val="21"/>
              <w:szCs w:val="21"/>
              <w:lang w:val="en-US"/>
            </w:rPr>
            <w:t>_____________________</w:t>
          </w:r>
          <w:bookmarkStart w:id="0" w:name="_GoBack"/>
          <w:bookmarkEnd w:id="0"/>
          <w:r w:rsidR="00E1493B">
            <w:rPr>
              <w:rFonts w:ascii="Times New Roman" w:hAnsi="Times New Roman"/>
              <w:sz w:val="21"/>
              <w:szCs w:val="21"/>
            </w:rPr>
            <w:t xml:space="preserve"> года</w:t>
          </w:r>
          <w:r w:rsidRPr="00317ACD">
            <w:rPr>
              <w:rFonts w:ascii="Times New Roman" w:hAnsi="Times New Roman"/>
              <w:sz w:val="21"/>
              <w:szCs w:val="21"/>
            </w:rPr>
            <w:t>,</w:t>
          </w:r>
          <w:permEnd w:id="280114052"/>
        </w:sdtContent>
      </w:sdt>
      <w:r w:rsidRPr="00317ACD">
        <w:rPr>
          <w:rFonts w:ascii="Times New Roman" w:hAnsi="Times New Roman"/>
          <w:sz w:val="21"/>
          <w:szCs w:val="21"/>
        </w:rPr>
        <w:t xml:space="preserve"> с другой стороны, заключили настоящее соглашение о нижеследующем:</w:t>
      </w:r>
    </w:p>
    <w:p w14:paraId="3162ED85" w14:textId="77777777" w:rsidR="000238DD" w:rsidRPr="00317ACD" w:rsidRDefault="000238DD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>1. Для целей настоящего соглашения используются термины и понятия, определенные Законом Республики Беларусь «О защите персональных данных».</w:t>
      </w:r>
    </w:p>
    <w:p w14:paraId="3B3EC2BC" w14:textId="54C8D2CF" w:rsidR="000238DD" w:rsidRPr="00317ACD" w:rsidRDefault="00A75FEF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2. Любая из </w:t>
      </w:r>
      <w:r>
        <w:rPr>
          <w:rFonts w:ascii="Times New Roman" w:hAnsi="Times New Roman"/>
          <w:sz w:val="21"/>
          <w:szCs w:val="21"/>
          <w:lang w:val="en-US"/>
        </w:rPr>
        <w:t>C</w:t>
      </w:r>
      <w:r w:rsidR="000238DD" w:rsidRPr="00317ACD">
        <w:rPr>
          <w:rFonts w:ascii="Times New Roman" w:hAnsi="Times New Roman"/>
          <w:sz w:val="21"/>
          <w:szCs w:val="21"/>
        </w:rPr>
        <w:t xml:space="preserve">торон вправе предоставлять другой Стороне персональные данные физических лиц, которые являются ее работниками, а </w:t>
      </w:r>
      <w:r w:rsidR="00305AFA" w:rsidRPr="00317ACD">
        <w:rPr>
          <w:rFonts w:ascii="Times New Roman" w:hAnsi="Times New Roman"/>
          <w:sz w:val="21"/>
          <w:szCs w:val="21"/>
        </w:rPr>
        <w:t>другая</w:t>
      </w:r>
      <w:r w:rsidR="000238DD" w:rsidRPr="00317ACD">
        <w:rPr>
          <w:rFonts w:ascii="Times New Roman" w:hAnsi="Times New Roman"/>
          <w:sz w:val="21"/>
          <w:szCs w:val="21"/>
        </w:rPr>
        <w:t xml:space="preserve"> Сторона принимает такие персональные данные в целях осуществления гражданско-правовых отношений, ведения переговоров, заключения и исполнения договоров.</w:t>
      </w:r>
    </w:p>
    <w:p w14:paraId="71C181B5" w14:textId="60BEAA58" w:rsidR="000238DD" w:rsidRPr="00317ACD" w:rsidRDefault="000238DD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 xml:space="preserve">3. Стороны обязуются при обработке персональных данных физических лиц-работников другой Стороны строго соблюдать требования законодательства, определяющего порядок обработки персональных данных. </w:t>
      </w:r>
    </w:p>
    <w:p w14:paraId="2799EDAC" w14:textId="1727FC5E" w:rsidR="000238DD" w:rsidRPr="00317ACD" w:rsidRDefault="00464CBE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464CBE">
        <w:rPr>
          <w:rFonts w:ascii="Times New Roman" w:hAnsi="Times New Roman"/>
          <w:sz w:val="21"/>
          <w:szCs w:val="21"/>
        </w:rPr>
        <w:t>4</w:t>
      </w:r>
      <w:r w:rsidR="000238DD" w:rsidRPr="00317ACD">
        <w:rPr>
          <w:rFonts w:ascii="Times New Roman" w:hAnsi="Times New Roman"/>
          <w:sz w:val="21"/>
          <w:szCs w:val="21"/>
        </w:rPr>
        <w:t>. Сторона,</w:t>
      </w:r>
      <w:r w:rsidR="00317ACD">
        <w:rPr>
          <w:rFonts w:ascii="Times New Roman" w:hAnsi="Times New Roman"/>
          <w:sz w:val="21"/>
          <w:szCs w:val="21"/>
        </w:rPr>
        <w:t xml:space="preserve"> получившая персональные данные</w:t>
      </w:r>
      <w:r w:rsidR="000238DD" w:rsidRPr="00317ACD">
        <w:rPr>
          <w:rFonts w:ascii="Times New Roman" w:hAnsi="Times New Roman"/>
          <w:sz w:val="21"/>
          <w:szCs w:val="21"/>
        </w:rPr>
        <w:t xml:space="preserve"> физических лиц, которые являются работниками другой Стороны, за исключением случаев, предусмотренных законодательством, не имеет права предоставлять или распространять такие персональные данные.</w:t>
      </w:r>
    </w:p>
    <w:p w14:paraId="573FAF22" w14:textId="24B691D8" w:rsidR="000238DD" w:rsidRPr="00317ACD" w:rsidRDefault="00464CBE" w:rsidP="000238DD">
      <w:pPr>
        <w:spacing w:after="0" w:line="240" w:lineRule="auto"/>
        <w:ind w:firstLine="595"/>
        <w:contextualSpacing/>
        <w:jc w:val="both"/>
        <w:rPr>
          <w:rFonts w:ascii="Times New Roman" w:hAnsi="Times New Roman"/>
          <w:sz w:val="21"/>
          <w:szCs w:val="21"/>
        </w:rPr>
      </w:pPr>
      <w:r w:rsidRPr="00464CBE">
        <w:rPr>
          <w:rFonts w:ascii="Times New Roman" w:hAnsi="Times New Roman"/>
          <w:sz w:val="21"/>
          <w:szCs w:val="21"/>
        </w:rPr>
        <w:t>5</w:t>
      </w:r>
      <w:r w:rsidR="000238DD" w:rsidRPr="00317ACD">
        <w:rPr>
          <w:rFonts w:ascii="Times New Roman" w:hAnsi="Times New Roman"/>
          <w:sz w:val="21"/>
          <w:szCs w:val="21"/>
        </w:rPr>
        <w:t>. В случае попытки третьих лиц получить у Стороны персональные данные физических лиц, которые являются работниками другой Стороны, Сторона обязуется незамедлительно сообщить об этом лицу, ответственному за осуществление внутреннего контроля за обработкой персональных данных другой Стороны.</w:t>
      </w:r>
    </w:p>
    <w:p w14:paraId="412E886A" w14:textId="77838FAF" w:rsidR="000238DD" w:rsidRPr="00317ACD" w:rsidRDefault="00464CBE" w:rsidP="000238DD">
      <w:pPr>
        <w:spacing w:after="0" w:line="240" w:lineRule="auto"/>
        <w:ind w:firstLine="595"/>
        <w:contextualSpacing/>
        <w:jc w:val="both"/>
        <w:rPr>
          <w:rFonts w:ascii="Times New Roman" w:hAnsi="Times New Roman"/>
          <w:sz w:val="21"/>
          <w:szCs w:val="21"/>
        </w:rPr>
      </w:pPr>
      <w:r w:rsidRPr="00464CBE">
        <w:rPr>
          <w:rFonts w:ascii="Times New Roman" w:hAnsi="Times New Roman"/>
          <w:sz w:val="21"/>
          <w:szCs w:val="21"/>
        </w:rPr>
        <w:t>6</w:t>
      </w:r>
      <w:r w:rsidR="000238DD" w:rsidRPr="00317ACD">
        <w:rPr>
          <w:rFonts w:ascii="Times New Roman" w:hAnsi="Times New Roman"/>
          <w:sz w:val="21"/>
          <w:szCs w:val="21"/>
        </w:rPr>
        <w:t xml:space="preserve">. Стороны могут использовать персональные данные физических лиц, которые являются работниками другой Стороны, исключительно для целей исполнения договорных обязательств. </w:t>
      </w:r>
    </w:p>
    <w:p w14:paraId="313414EA" w14:textId="7359D90E" w:rsidR="000238DD" w:rsidRPr="00317ACD" w:rsidRDefault="00464CBE" w:rsidP="000238DD">
      <w:pPr>
        <w:spacing w:after="0" w:line="240" w:lineRule="auto"/>
        <w:ind w:firstLine="595"/>
        <w:contextualSpacing/>
        <w:jc w:val="both"/>
        <w:rPr>
          <w:rFonts w:ascii="Times New Roman" w:hAnsi="Times New Roman"/>
          <w:sz w:val="21"/>
          <w:szCs w:val="21"/>
        </w:rPr>
      </w:pPr>
      <w:r w:rsidRPr="00464CBE">
        <w:rPr>
          <w:rFonts w:ascii="Times New Roman" w:hAnsi="Times New Roman"/>
          <w:sz w:val="21"/>
          <w:szCs w:val="21"/>
        </w:rPr>
        <w:t>7</w:t>
      </w:r>
      <w:r w:rsidR="000238DD" w:rsidRPr="00317ACD">
        <w:rPr>
          <w:rFonts w:ascii="Times New Roman" w:hAnsi="Times New Roman"/>
          <w:sz w:val="21"/>
          <w:szCs w:val="21"/>
        </w:rPr>
        <w:t>. Стороны гарантируют друг другу, что с персональными данными физических лиц, которые являются работниками другой Стороны, будут ознакомлены тольк</w:t>
      </w:r>
      <w:r w:rsidR="00305AFA" w:rsidRPr="00317ACD">
        <w:rPr>
          <w:rFonts w:ascii="Times New Roman" w:hAnsi="Times New Roman"/>
          <w:sz w:val="21"/>
          <w:szCs w:val="21"/>
        </w:rPr>
        <w:t>о те лица из персонала Стороны</w:t>
      </w:r>
      <w:r w:rsidR="000238DD" w:rsidRPr="00317ACD">
        <w:rPr>
          <w:rFonts w:ascii="Times New Roman" w:hAnsi="Times New Roman"/>
          <w:sz w:val="21"/>
          <w:szCs w:val="21"/>
        </w:rPr>
        <w:t>, которые непосредственно связаны с исполнением договорных обязательств.</w:t>
      </w:r>
    </w:p>
    <w:p w14:paraId="361316A5" w14:textId="7769E853" w:rsidR="000238DD" w:rsidRPr="00317ACD" w:rsidRDefault="00464CBE" w:rsidP="000238DD">
      <w:pPr>
        <w:spacing w:after="0" w:line="240" w:lineRule="auto"/>
        <w:ind w:firstLine="595"/>
        <w:contextualSpacing/>
        <w:jc w:val="both"/>
        <w:rPr>
          <w:rFonts w:ascii="Times New Roman" w:hAnsi="Times New Roman"/>
          <w:sz w:val="21"/>
          <w:szCs w:val="21"/>
        </w:rPr>
      </w:pPr>
      <w:r w:rsidRPr="00464CBE">
        <w:rPr>
          <w:rFonts w:ascii="Times New Roman" w:hAnsi="Times New Roman"/>
          <w:sz w:val="21"/>
          <w:szCs w:val="21"/>
        </w:rPr>
        <w:t>8</w:t>
      </w:r>
      <w:r w:rsidR="000238DD" w:rsidRPr="00317ACD">
        <w:rPr>
          <w:rFonts w:ascii="Times New Roman" w:hAnsi="Times New Roman"/>
          <w:sz w:val="21"/>
          <w:szCs w:val="21"/>
        </w:rPr>
        <w:t>. В случае распространения и/</w:t>
      </w:r>
      <w:r w:rsidR="00305AFA" w:rsidRPr="00317ACD">
        <w:rPr>
          <w:rFonts w:ascii="Times New Roman" w:hAnsi="Times New Roman"/>
          <w:sz w:val="21"/>
          <w:szCs w:val="21"/>
        </w:rPr>
        <w:t>или предоставления любой из Стороной</w:t>
      </w:r>
      <w:r w:rsidR="000238DD" w:rsidRPr="00317ACD">
        <w:rPr>
          <w:rFonts w:ascii="Times New Roman" w:hAnsi="Times New Roman"/>
          <w:sz w:val="21"/>
          <w:szCs w:val="21"/>
        </w:rPr>
        <w:t xml:space="preserve"> персональных данных физических лиц</w:t>
      </w:r>
      <w:r w:rsidR="00305AFA" w:rsidRPr="00317ACD">
        <w:rPr>
          <w:rFonts w:ascii="Times New Roman" w:hAnsi="Times New Roman"/>
          <w:sz w:val="21"/>
          <w:szCs w:val="21"/>
        </w:rPr>
        <w:t>, которые являются работниками другой Стороны,</w:t>
      </w:r>
      <w:r w:rsidR="000238DD" w:rsidRPr="00317ACD">
        <w:rPr>
          <w:rFonts w:ascii="Times New Roman" w:hAnsi="Times New Roman"/>
          <w:sz w:val="21"/>
          <w:szCs w:val="21"/>
        </w:rPr>
        <w:t xml:space="preserve"> в нарушение требований законодательства, определяющего порядок обработки персональных данных, </w:t>
      </w:r>
      <w:r w:rsidR="00305AFA" w:rsidRPr="00317ACD">
        <w:rPr>
          <w:rFonts w:ascii="Times New Roman" w:hAnsi="Times New Roman"/>
          <w:sz w:val="21"/>
          <w:szCs w:val="21"/>
        </w:rPr>
        <w:t>такая Сторона</w:t>
      </w:r>
      <w:r w:rsidR="000238DD" w:rsidRPr="00317ACD">
        <w:rPr>
          <w:rFonts w:ascii="Times New Roman" w:hAnsi="Times New Roman"/>
          <w:sz w:val="21"/>
          <w:szCs w:val="21"/>
        </w:rPr>
        <w:t xml:space="preserve"> возмещает</w:t>
      </w:r>
      <w:r w:rsidR="00305AFA" w:rsidRPr="00317ACD">
        <w:rPr>
          <w:rFonts w:ascii="Times New Roman" w:hAnsi="Times New Roman"/>
          <w:sz w:val="21"/>
          <w:szCs w:val="21"/>
        </w:rPr>
        <w:t xml:space="preserve"> другой Стороне </w:t>
      </w:r>
      <w:r w:rsidR="000238DD" w:rsidRPr="00317ACD">
        <w:rPr>
          <w:rFonts w:ascii="Times New Roman" w:hAnsi="Times New Roman"/>
          <w:sz w:val="21"/>
          <w:szCs w:val="21"/>
        </w:rPr>
        <w:t xml:space="preserve">в течение 10 (десяти) календарных дней с момента получения </w:t>
      </w:r>
      <w:r w:rsidR="00305AFA" w:rsidRPr="00317ACD">
        <w:rPr>
          <w:rFonts w:ascii="Times New Roman" w:hAnsi="Times New Roman"/>
          <w:sz w:val="21"/>
          <w:szCs w:val="21"/>
        </w:rPr>
        <w:t xml:space="preserve">соответствующей </w:t>
      </w:r>
      <w:r w:rsidR="000238DD" w:rsidRPr="00317ACD">
        <w:rPr>
          <w:rFonts w:ascii="Times New Roman" w:hAnsi="Times New Roman"/>
          <w:sz w:val="21"/>
          <w:szCs w:val="21"/>
        </w:rPr>
        <w:t>претензии убытки, причиненные таким предоставлением и/или распространение</w:t>
      </w:r>
      <w:r w:rsidR="00305AFA" w:rsidRPr="00317ACD">
        <w:rPr>
          <w:rFonts w:ascii="Times New Roman" w:hAnsi="Times New Roman"/>
          <w:sz w:val="21"/>
          <w:szCs w:val="21"/>
        </w:rPr>
        <w:t xml:space="preserve">м, а также уплачивает другой Стороне </w:t>
      </w:r>
      <w:r w:rsidR="000238DD" w:rsidRPr="00317ACD">
        <w:rPr>
          <w:rFonts w:ascii="Times New Roman" w:hAnsi="Times New Roman"/>
          <w:sz w:val="21"/>
          <w:szCs w:val="21"/>
        </w:rPr>
        <w:t>штрафную неустойку в форме штрафа в размере 50 базовых величин за каждый случай такого предоставления и/или распространения.</w:t>
      </w:r>
    </w:p>
    <w:p w14:paraId="15589647" w14:textId="6FB4A2AA" w:rsidR="000238DD" w:rsidRPr="00317ACD" w:rsidRDefault="00464CBE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464CBE">
        <w:rPr>
          <w:rFonts w:ascii="Times New Roman" w:hAnsi="Times New Roman"/>
          <w:sz w:val="21"/>
          <w:szCs w:val="21"/>
        </w:rPr>
        <w:t>9</w:t>
      </w:r>
      <w:r w:rsidR="000238DD" w:rsidRPr="00317ACD">
        <w:rPr>
          <w:rFonts w:ascii="Times New Roman" w:hAnsi="Times New Roman"/>
          <w:sz w:val="21"/>
          <w:szCs w:val="21"/>
        </w:rPr>
        <w:t xml:space="preserve">. Все изменения, дополнения к настоящему соглашению действительны лишь в том случае, </w:t>
      </w:r>
      <w:r w:rsidR="00317ACD">
        <w:rPr>
          <w:rFonts w:ascii="Times New Roman" w:hAnsi="Times New Roman"/>
          <w:sz w:val="21"/>
          <w:szCs w:val="21"/>
        </w:rPr>
        <w:br/>
      </w:r>
      <w:r w:rsidR="000238DD" w:rsidRPr="00317ACD">
        <w:rPr>
          <w:rFonts w:ascii="Times New Roman" w:hAnsi="Times New Roman"/>
          <w:sz w:val="21"/>
          <w:szCs w:val="21"/>
        </w:rPr>
        <w:t>если они оформлены письменно и подписаны обеими сторонами.</w:t>
      </w:r>
    </w:p>
    <w:p w14:paraId="0289EF93" w14:textId="1C0A9C11" w:rsidR="000238DD" w:rsidRPr="00317ACD" w:rsidRDefault="000238DD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>1</w:t>
      </w:r>
      <w:r w:rsidR="00464CBE" w:rsidRPr="00464CBE">
        <w:rPr>
          <w:rFonts w:ascii="Times New Roman" w:hAnsi="Times New Roman"/>
          <w:sz w:val="21"/>
          <w:szCs w:val="21"/>
        </w:rPr>
        <w:t>0</w:t>
      </w:r>
      <w:r w:rsidRPr="00317ACD">
        <w:rPr>
          <w:rFonts w:ascii="Times New Roman" w:hAnsi="Times New Roman"/>
          <w:sz w:val="21"/>
          <w:szCs w:val="21"/>
        </w:rPr>
        <w:t>. Споры по настоящему соглашению рассматриваются в соответствии с законодательством Республики Беларусь в Экономическом суде города Минска.</w:t>
      </w:r>
    </w:p>
    <w:p w14:paraId="00B87C59" w14:textId="7130EFD6" w:rsidR="000238DD" w:rsidRPr="00317ACD" w:rsidRDefault="000238DD" w:rsidP="000238DD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>1</w:t>
      </w:r>
      <w:r w:rsidR="00464CBE">
        <w:rPr>
          <w:rFonts w:ascii="Times New Roman" w:hAnsi="Times New Roman"/>
          <w:sz w:val="21"/>
          <w:szCs w:val="21"/>
        </w:rPr>
        <w:t>1</w:t>
      </w:r>
      <w:r w:rsidRPr="00317ACD">
        <w:rPr>
          <w:rFonts w:ascii="Times New Roman" w:hAnsi="Times New Roman"/>
          <w:sz w:val="21"/>
          <w:szCs w:val="21"/>
        </w:rPr>
        <w:t>. По всем остальным вопросам, не урегулированным настоящим соглашением, стороны руководствуются законодательством Республики Беларусь.</w:t>
      </w:r>
    </w:p>
    <w:p w14:paraId="1AFD5C1E" w14:textId="7A9079B2" w:rsidR="000238DD" w:rsidRDefault="000238DD" w:rsidP="00305AFA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  <w:r w:rsidRPr="00317ACD">
        <w:rPr>
          <w:rFonts w:ascii="Times New Roman" w:hAnsi="Times New Roman"/>
          <w:sz w:val="21"/>
          <w:szCs w:val="21"/>
        </w:rPr>
        <w:t>1</w:t>
      </w:r>
      <w:r w:rsidR="00464CBE" w:rsidRPr="00464CBE">
        <w:rPr>
          <w:rFonts w:ascii="Times New Roman" w:hAnsi="Times New Roman"/>
          <w:sz w:val="21"/>
          <w:szCs w:val="21"/>
        </w:rPr>
        <w:t>2</w:t>
      </w:r>
      <w:r w:rsidRPr="00317ACD">
        <w:rPr>
          <w:rFonts w:ascii="Times New Roman" w:hAnsi="Times New Roman"/>
          <w:sz w:val="21"/>
          <w:szCs w:val="21"/>
        </w:rPr>
        <w:t xml:space="preserve">. Настоящее соглашение вступает в силу с момента подписания сторонами и действует </w:t>
      </w:r>
      <w:r w:rsidRPr="00317ACD">
        <w:rPr>
          <w:rFonts w:ascii="Times New Roman" w:hAnsi="Times New Roman"/>
          <w:sz w:val="21"/>
          <w:szCs w:val="21"/>
        </w:rPr>
        <w:br/>
        <w:t xml:space="preserve">в течение всего срока обработки персональных данных физических лиц-работников </w:t>
      </w:r>
      <w:r w:rsidR="00305AFA" w:rsidRPr="00317ACD">
        <w:rPr>
          <w:rFonts w:ascii="Times New Roman" w:hAnsi="Times New Roman"/>
          <w:sz w:val="21"/>
          <w:szCs w:val="21"/>
        </w:rPr>
        <w:t>другой Стороны</w:t>
      </w:r>
      <w:r w:rsidRPr="00317ACD">
        <w:rPr>
          <w:rFonts w:ascii="Times New Roman" w:hAnsi="Times New Roman"/>
          <w:sz w:val="21"/>
          <w:szCs w:val="21"/>
        </w:rPr>
        <w:t>.</w:t>
      </w:r>
    </w:p>
    <w:p w14:paraId="37BF1199" w14:textId="77777777" w:rsidR="00464CBE" w:rsidRPr="00317ACD" w:rsidRDefault="00464CBE" w:rsidP="00305AFA">
      <w:pPr>
        <w:spacing w:after="100" w:afterAutospacing="1" w:line="240" w:lineRule="auto"/>
        <w:ind w:firstLine="596"/>
        <w:contextualSpacing/>
        <w:jc w:val="both"/>
        <w:rPr>
          <w:rFonts w:ascii="Times New Roman" w:hAnsi="Times New Roman"/>
          <w:sz w:val="21"/>
          <w:szCs w:val="21"/>
        </w:rPr>
      </w:pPr>
    </w:p>
    <w:tbl>
      <w:tblPr>
        <w:tblW w:w="142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783"/>
        <w:gridCol w:w="4783"/>
      </w:tblGrid>
      <w:tr w:rsidR="00464CBE" w:rsidRPr="00317ACD" w14:paraId="53923FBC" w14:textId="781C951A" w:rsidTr="00464CBE">
        <w:tc>
          <w:tcPr>
            <w:tcW w:w="4320" w:type="dxa"/>
          </w:tcPr>
          <w:p w14:paraId="3C1B3164" w14:textId="77777777" w:rsidR="00464CBE" w:rsidRDefault="00464CBE" w:rsidP="00305AFA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317ACD">
              <w:rPr>
                <w:rFonts w:ascii="Times New Roman" w:hAnsi="Times New Roman"/>
                <w:b/>
                <w:sz w:val="21"/>
                <w:szCs w:val="21"/>
              </w:rPr>
              <w:t>Сторона 1:</w:t>
            </w:r>
          </w:p>
          <w:sdt>
            <w:sdtPr>
              <w:rPr>
                <w:rFonts w:ascii="Times New Roman" w:hAnsi="Times New Roman"/>
                <w:b/>
                <w:sz w:val="21"/>
                <w:szCs w:val="21"/>
              </w:rPr>
              <w:id w:val="-616912528"/>
              <w:placeholder>
                <w:docPart w:val="0B3B475C1FC94A3892E3C0D47AC52101"/>
              </w:placeholder>
              <w:showingPlcHdr/>
            </w:sdtPr>
            <w:sdtEndPr/>
            <w:sdtContent>
              <w:permStart w:id="1425813749" w:edGrp="everyone" w:displacedByCustomXml="prev"/>
              <w:p w14:paraId="04C3B861" w14:textId="44892AFF" w:rsidR="00464CBE" w:rsidRPr="00317ACD" w:rsidRDefault="00464CBE" w:rsidP="00305AFA">
                <w:pPr>
                  <w:spacing w:after="100" w:afterAutospacing="1" w:line="240" w:lineRule="auto"/>
                  <w:contextualSpacing/>
                  <w:jc w:val="both"/>
                  <w:rPr>
                    <w:rFonts w:ascii="Times New Roman" w:hAnsi="Times New Roman"/>
                    <w:b/>
                    <w:sz w:val="21"/>
                    <w:szCs w:val="21"/>
                  </w:rPr>
                </w:pPr>
                <w:r w:rsidRPr="00532081">
                  <w:rPr>
                    <w:rStyle w:val="ab"/>
                    <w:rFonts w:ascii="Times New Roman" w:hAnsi="Times New Roman"/>
                  </w:rPr>
                  <w:t>Место для ввода текста.</w:t>
                </w:r>
              </w:p>
              <w:permEnd w:id="1425813749" w:displacedByCustomXml="next"/>
            </w:sdtContent>
          </w:sdt>
        </w:tc>
        <w:tc>
          <w:tcPr>
            <w:tcW w:w="360" w:type="dxa"/>
          </w:tcPr>
          <w:p w14:paraId="63850DAB" w14:textId="77777777" w:rsidR="00464CBE" w:rsidRPr="00317ACD" w:rsidRDefault="00464CBE" w:rsidP="000238DD">
            <w:pPr>
              <w:spacing w:after="100" w:afterAutospacing="1" w:line="240" w:lineRule="auto"/>
              <w:ind w:firstLine="596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783" w:type="dxa"/>
          </w:tcPr>
          <w:p w14:paraId="026A4E50" w14:textId="77777777" w:rsidR="00464CBE" w:rsidRPr="00317ACD" w:rsidRDefault="00464CBE" w:rsidP="000238DD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17ACD">
              <w:rPr>
                <w:rFonts w:ascii="Times New Roman" w:hAnsi="Times New Roman"/>
                <w:b/>
                <w:sz w:val="21"/>
                <w:szCs w:val="21"/>
              </w:rPr>
              <w:t>Сторона 2</w:t>
            </w:r>
            <w:r w:rsidRPr="00317ACD">
              <w:rPr>
                <w:rFonts w:ascii="Times New Roman" w:hAnsi="Times New Roman"/>
                <w:sz w:val="21"/>
                <w:szCs w:val="21"/>
              </w:rPr>
              <w:t>:</w:t>
            </w:r>
          </w:p>
          <w:p w14:paraId="434B09D6" w14:textId="77777777" w:rsidR="00464CBE" w:rsidRPr="00317ACD" w:rsidRDefault="00464CBE" w:rsidP="000238DD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permStart w:id="14043700" w:edGrp="everyone"/>
            <w:r w:rsidRPr="00317ACD">
              <w:rPr>
                <w:rFonts w:ascii="Times New Roman" w:hAnsi="Times New Roman"/>
                <w:sz w:val="21"/>
                <w:szCs w:val="21"/>
              </w:rPr>
              <w:t>ЗАО «Доброном»</w:t>
            </w:r>
          </w:p>
          <w:p w14:paraId="30C5281E" w14:textId="593E0C27" w:rsidR="00464CBE" w:rsidRPr="00317ACD" w:rsidRDefault="00FD40F1" w:rsidP="000238DD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D40F1">
              <w:rPr>
                <w:rFonts w:ascii="Times New Roman" w:hAnsi="Times New Roman"/>
                <w:sz w:val="21"/>
                <w:szCs w:val="21"/>
              </w:rPr>
              <w:t>220073, г. Минск, пер. Загородный 1-й, 20-1</w:t>
            </w:r>
          </w:p>
          <w:p w14:paraId="16A0DB6C" w14:textId="77777777" w:rsidR="00464CBE" w:rsidRPr="00317ACD" w:rsidRDefault="00464CBE" w:rsidP="000238DD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317ACD">
              <w:rPr>
                <w:rFonts w:ascii="Times New Roman" w:hAnsi="Times New Roman"/>
                <w:sz w:val="21"/>
                <w:szCs w:val="21"/>
              </w:rPr>
              <w:t xml:space="preserve">УНП 191178504, ОКПО 378869615000; </w:t>
            </w:r>
          </w:p>
          <w:p w14:paraId="340E6D84" w14:textId="77777777" w:rsidR="00464CBE" w:rsidRPr="00317ACD" w:rsidRDefault="00464CBE" w:rsidP="000238DD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317ACD">
              <w:rPr>
                <w:rFonts w:ascii="Times New Roman" w:hAnsi="Times New Roman"/>
                <w:sz w:val="21"/>
                <w:szCs w:val="21"/>
              </w:rPr>
              <w:t xml:space="preserve">р/с BY61ALFA30122365100050270000 </w:t>
            </w:r>
          </w:p>
          <w:p w14:paraId="288C2C08" w14:textId="77777777" w:rsidR="00464CBE" w:rsidRPr="00317ACD" w:rsidRDefault="00464CBE" w:rsidP="000238DD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317ACD">
              <w:rPr>
                <w:rFonts w:ascii="Times New Roman" w:hAnsi="Times New Roman"/>
                <w:sz w:val="21"/>
                <w:szCs w:val="21"/>
              </w:rPr>
              <w:t>в ЗАО «</w:t>
            </w:r>
            <w:proofErr w:type="spellStart"/>
            <w:r w:rsidRPr="00317ACD">
              <w:rPr>
                <w:rFonts w:ascii="Times New Roman" w:hAnsi="Times New Roman"/>
                <w:sz w:val="21"/>
                <w:szCs w:val="21"/>
              </w:rPr>
              <w:t>Альфа-банк</w:t>
            </w:r>
            <w:proofErr w:type="spellEnd"/>
            <w:r w:rsidRPr="00317ACD">
              <w:rPr>
                <w:rFonts w:ascii="Times New Roman" w:hAnsi="Times New Roman"/>
                <w:sz w:val="21"/>
                <w:szCs w:val="21"/>
              </w:rPr>
              <w:t>», БИК ALFABY2X</w:t>
            </w:r>
          </w:p>
          <w:p w14:paraId="248208E6" w14:textId="77777777" w:rsidR="00464CBE" w:rsidRPr="00317ACD" w:rsidRDefault="00464CBE" w:rsidP="000238DD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317ACD">
              <w:rPr>
                <w:rFonts w:ascii="Times New Roman" w:hAnsi="Times New Roman"/>
                <w:sz w:val="21"/>
                <w:szCs w:val="21"/>
              </w:rPr>
              <w:t>адрес банка: г. Минск, ул. Сурганова, 43-47</w:t>
            </w:r>
          </w:p>
          <w:permEnd w:id="14043700"/>
          <w:p w14:paraId="2B9C18CD" w14:textId="77777777" w:rsidR="00464CBE" w:rsidRPr="00317ACD" w:rsidRDefault="00464CBE" w:rsidP="000238DD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</w:p>
          <w:sdt>
            <w:sdtPr>
              <w:rPr>
                <w:rFonts w:ascii="Times New Roman" w:hAnsi="Times New Roman"/>
                <w:sz w:val="21"/>
                <w:szCs w:val="21"/>
              </w:rPr>
              <w:id w:val="-1852554457"/>
              <w:placeholder>
                <w:docPart w:val="0B3B475C1FC94A3892E3C0D47AC52101"/>
              </w:placeholder>
            </w:sdtPr>
            <w:sdtEndPr/>
            <w:sdtContent>
              <w:permStart w:id="1026296096" w:edGrp="everyone" w:displacedByCustomXml="prev"/>
              <w:p w14:paraId="1E70419F" w14:textId="17933F81" w:rsidR="00464CBE" w:rsidRPr="00317ACD" w:rsidRDefault="00464CBE" w:rsidP="00451184">
                <w:pPr>
                  <w:spacing w:after="100" w:afterAutospacing="1" w:line="240" w:lineRule="auto"/>
                  <w:contextualSpacing/>
                  <w:jc w:val="both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317ACD">
                  <w:rPr>
                    <w:rFonts w:ascii="Times New Roman" w:hAnsi="Times New Roman"/>
                    <w:sz w:val="21"/>
                    <w:szCs w:val="21"/>
                  </w:rPr>
                  <w:t>________________/</w:t>
                </w:r>
                <w:proofErr w:type="spellStart"/>
                <w:r w:rsidR="005147B5">
                  <w:rPr>
                    <w:rFonts w:ascii="Times New Roman" w:hAnsi="Times New Roman"/>
                    <w:sz w:val="21"/>
                    <w:szCs w:val="21"/>
                    <w:lang w:val="en-US"/>
                  </w:rPr>
                  <w:t>Е.В.Якубов</w:t>
                </w:r>
                <w:proofErr w:type="spellEnd"/>
                <w:r w:rsidRPr="00317ACD">
                  <w:rPr>
                    <w:rFonts w:ascii="Times New Roman" w:hAnsi="Times New Roman"/>
                    <w:sz w:val="21"/>
                    <w:szCs w:val="21"/>
                  </w:rPr>
                  <w:t>/</w:t>
                </w:r>
              </w:p>
              <w:permEnd w:id="1026296096" w:displacedByCustomXml="next"/>
            </w:sdtContent>
          </w:sdt>
        </w:tc>
        <w:tc>
          <w:tcPr>
            <w:tcW w:w="4783" w:type="dxa"/>
          </w:tcPr>
          <w:p w14:paraId="7B90ECCB" w14:textId="77777777" w:rsidR="00464CBE" w:rsidRPr="00317ACD" w:rsidRDefault="00464CBE" w:rsidP="000238DD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</w:tbl>
    <w:p w14:paraId="4B644A73" w14:textId="7615F2AC" w:rsidR="0037487D" w:rsidRPr="00317ACD" w:rsidRDefault="0037487D" w:rsidP="00305AFA">
      <w:pPr>
        <w:pStyle w:val="ConsPlusNormal"/>
        <w:spacing w:before="200"/>
        <w:contextualSpacing/>
        <w:jc w:val="both"/>
        <w:rPr>
          <w:rFonts w:ascii="Times New Roman" w:hAnsi="Times New Roman" w:cs="Times New Roman"/>
          <w:sz w:val="21"/>
          <w:szCs w:val="21"/>
        </w:rPr>
      </w:pPr>
    </w:p>
    <w:sectPr w:rsidR="0037487D" w:rsidRPr="00317ACD" w:rsidSect="00AF599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B4D73"/>
    <w:multiLevelType w:val="hybridMultilevel"/>
    <w:tmpl w:val="B31A9C7E"/>
    <w:lvl w:ilvl="0" w:tplc="08E6A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enforcement="1" w:cryptProviderType="rsaAES" w:cryptAlgorithmClass="hash" w:cryptAlgorithmType="typeAny" w:cryptAlgorithmSid="14" w:cryptSpinCount="100000" w:hash="0/9dBBrgVIwqRjJ+PtPIgj7rhQaDlVebkAXuogdL1GXSvSb0tnai+PQiciqnRM+9UhOCyBW7CpvyMV4oHVpCxA==" w:salt="AszewPCFfdgki+dfzDvZh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13"/>
    <w:rsid w:val="0002289C"/>
    <w:rsid w:val="000238DD"/>
    <w:rsid w:val="000631A2"/>
    <w:rsid w:val="00094756"/>
    <w:rsid w:val="000C568C"/>
    <w:rsid w:val="000E3E47"/>
    <w:rsid w:val="000F5090"/>
    <w:rsid w:val="001543BC"/>
    <w:rsid w:val="00186CA0"/>
    <w:rsid w:val="00191EFD"/>
    <w:rsid w:val="001A1F30"/>
    <w:rsid w:val="001F33A8"/>
    <w:rsid w:val="00282A5A"/>
    <w:rsid w:val="00305AFA"/>
    <w:rsid w:val="00311C04"/>
    <w:rsid w:val="00317ACD"/>
    <w:rsid w:val="0037487D"/>
    <w:rsid w:val="003A5EFA"/>
    <w:rsid w:val="00401E83"/>
    <w:rsid w:val="00447467"/>
    <w:rsid w:val="00451184"/>
    <w:rsid w:val="00462F56"/>
    <w:rsid w:val="00464CBE"/>
    <w:rsid w:val="004D3086"/>
    <w:rsid w:val="004D34E1"/>
    <w:rsid w:val="005147B5"/>
    <w:rsid w:val="00532081"/>
    <w:rsid w:val="00544FD7"/>
    <w:rsid w:val="00571113"/>
    <w:rsid w:val="00585B24"/>
    <w:rsid w:val="005B57E4"/>
    <w:rsid w:val="006814D5"/>
    <w:rsid w:val="006F52F1"/>
    <w:rsid w:val="007B17E8"/>
    <w:rsid w:val="008048A5"/>
    <w:rsid w:val="009355A4"/>
    <w:rsid w:val="00A75FEF"/>
    <w:rsid w:val="00AF599E"/>
    <w:rsid w:val="00B12637"/>
    <w:rsid w:val="00BE0AF2"/>
    <w:rsid w:val="00C12F98"/>
    <w:rsid w:val="00C94412"/>
    <w:rsid w:val="00CC0867"/>
    <w:rsid w:val="00CC1ADA"/>
    <w:rsid w:val="00CF3415"/>
    <w:rsid w:val="00D26337"/>
    <w:rsid w:val="00DD4435"/>
    <w:rsid w:val="00E1152B"/>
    <w:rsid w:val="00E1493B"/>
    <w:rsid w:val="00F1757F"/>
    <w:rsid w:val="00FD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4898EE"/>
  <w15:chartTrackingRefBased/>
  <w15:docId w15:val="{0B8C6508-8F8B-4F5E-9937-957EE514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7D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435"/>
    <w:pPr>
      <w:spacing w:line="259" w:lineRule="auto"/>
      <w:ind w:left="720"/>
      <w:contextualSpacing/>
    </w:pPr>
    <w:rPr>
      <w:rFonts w:eastAsiaTheme="minorHAnsi" w:cstheme="minorBidi"/>
      <w:lang w:eastAsia="en-US"/>
    </w:rPr>
  </w:style>
  <w:style w:type="character" w:styleId="a4">
    <w:name w:val="annotation reference"/>
    <w:basedOn w:val="a0"/>
    <w:uiPriority w:val="99"/>
    <w:semiHidden/>
    <w:unhideWhenUsed/>
    <w:rsid w:val="00E115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1152B"/>
    <w:pPr>
      <w:spacing w:line="240" w:lineRule="auto"/>
    </w:pPr>
    <w:rPr>
      <w:rFonts w:eastAsiaTheme="minorHAnsi" w:cstheme="minorBidi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15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115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115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1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152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57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4511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4AB757-17C4-4C27-AA08-2B4329201656}"/>
      </w:docPartPr>
      <w:docPartBody>
        <w:p w:rsidR="008C61C9" w:rsidRDefault="00FB0DB0">
          <w:r w:rsidRPr="001210EB">
            <w:rPr>
              <w:rStyle w:val="a3"/>
            </w:rPr>
            <w:t>Место для ввода текста.</w:t>
          </w:r>
        </w:p>
      </w:docPartBody>
    </w:docPart>
    <w:docPart>
      <w:docPartPr>
        <w:name w:val="0B3B475C1FC94A3892E3C0D47AC52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3CF2A6-5391-4464-AFCC-931E46271403}"/>
      </w:docPartPr>
      <w:docPartBody>
        <w:p w:rsidR="004969BA" w:rsidRDefault="008C61C9" w:rsidP="008C61C9">
          <w:pPr>
            <w:pStyle w:val="0B3B475C1FC94A3892E3C0D47AC52101"/>
          </w:pPr>
          <w:r w:rsidRPr="001210E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B0"/>
    <w:rsid w:val="004969BA"/>
    <w:rsid w:val="008C61C9"/>
    <w:rsid w:val="00FB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61C9"/>
    <w:rPr>
      <w:color w:val="808080"/>
    </w:rPr>
  </w:style>
  <w:style w:type="paragraph" w:customStyle="1" w:styleId="0B3B475C1FC94A3892E3C0D47AC52101">
    <w:name w:val="0B3B475C1FC94A3892E3C0D47AC52101"/>
    <w:rsid w:val="008C61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04B44-5A9A-4E02-8A45-D7A1282A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317D4B36</Template>
  <TotalTime>2</TotalTime>
  <Pages>1</Pages>
  <Words>570</Words>
  <Characters>3249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Хозянина Екатерина</dc:creator>
  <cp:keywords/>
  <dc:description/>
  <cp:lastModifiedBy>Артюхевич Ольга</cp:lastModifiedBy>
  <cp:revision>4</cp:revision>
  <dcterms:created xsi:type="dcterms:W3CDTF">2024-07-09T06:38:00Z</dcterms:created>
  <dcterms:modified xsi:type="dcterms:W3CDTF">2025-05-15T12:52:00Z</dcterms:modified>
</cp:coreProperties>
</file>