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390" w:rsidRDefault="00361390" w:rsidP="00361390">
      <w:pPr>
        <w:pStyle w:val="a4"/>
        <w:spacing w:before="0" w:beforeAutospacing="0" w:after="0" w:afterAutospacing="0"/>
      </w:pPr>
      <w:r>
        <w:rPr>
          <w:rFonts w:ascii="Calibri" w:hAnsi="Calibri"/>
          <w:sz w:val="22"/>
          <w:szCs w:val="22"/>
        </w:rPr>
        <w:t>Добрый день.</w:t>
      </w:r>
    </w:p>
    <w:p w:rsidR="00361390" w:rsidRDefault="00361390" w:rsidP="00361390">
      <w:pPr>
        <w:pStyle w:val="a4"/>
        <w:spacing w:before="0" w:beforeAutospacing="0" w:after="0" w:afterAutospacing="0"/>
      </w:pPr>
      <w:r>
        <w:rPr>
          <w:rFonts w:ascii="Calibri" w:hAnsi="Calibri"/>
          <w:sz w:val="22"/>
          <w:szCs w:val="22"/>
        </w:rPr>
        <w:t> </w:t>
      </w:r>
    </w:p>
    <w:p w:rsidR="00361390" w:rsidRDefault="00361390" w:rsidP="00361390">
      <w:pPr>
        <w:pStyle w:val="a4"/>
        <w:spacing w:before="0" w:beforeAutospacing="0" w:after="0" w:afterAutospacing="0"/>
        <w:rPr>
          <w:color w:val="FF0000"/>
        </w:rPr>
      </w:pPr>
      <w:r>
        <w:rPr>
          <w:color w:val="FF0000"/>
        </w:rPr>
        <w:t>Перед заполнением договора ознакомьтесь, пожалуйста, с вложением «Памятка для заключения договора».</w:t>
      </w:r>
    </w:p>
    <w:p w:rsidR="00C95B78" w:rsidRDefault="00C95B78" w:rsidP="00361390">
      <w:pPr>
        <w:pStyle w:val="a4"/>
        <w:spacing w:before="0" w:beforeAutospacing="0" w:after="0" w:afterAutospacing="0"/>
        <w:rPr>
          <w:color w:val="FF0000"/>
        </w:rPr>
      </w:pPr>
    </w:p>
    <w:p w:rsidR="00C95B78" w:rsidRPr="00C95B78" w:rsidRDefault="00C95B78" w:rsidP="00361390">
      <w:pPr>
        <w:pStyle w:val="a4"/>
        <w:spacing w:before="0" w:beforeAutospacing="0" w:after="0" w:afterAutospacing="0"/>
      </w:pPr>
      <w:r w:rsidRPr="00C95B78">
        <w:t>В случае, когда вы заключаете два договора, к каждому договору прикладывается отдельный пакет документов согласно списку из Памятки.</w:t>
      </w:r>
    </w:p>
    <w:p w:rsidR="00361390" w:rsidRPr="00C95B78" w:rsidRDefault="00361390" w:rsidP="00361390">
      <w:pPr>
        <w:pStyle w:val="a4"/>
        <w:spacing w:before="0" w:beforeAutospacing="0" w:after="0" w:afterAutospacing="0"/>
      </w:pPr>
      <w:r w:rsidRPr="00C95B78">
        <w:t> </w:t>
      </w:r>
    </w:p>
    <w:p w:rsidR="00361390" w:rsidRDefault="00361390" w:rsidP="00361390">
      <w:pPr>
        <w:pStyle w:val="a4"/>
        <w:spacing w:before="0" w:beforeAutospacing="0" w:after="0" w:afterAutospacing="0"/>
      </w:pPr>
      <w:r>
        <w:rPr>
          <w:rFonts w:ascii="Calibri" w:hAnsi="Calibri"/>
          <w:sz w:val="22"/>
          <w:szCs w:val="22"/>
        </w:rPr>
        <w:t>Также</w:t>
      </w:r>
      <w:r>
        <w:rPr>
          <w:rFonts w:ascii="Arial" w:hAnsi="Arial" w:cs="Arial"/>
          <w:color w:val="1A1A1A"/>
        </w:rPr>
        <w:t xml:space="preserve"> </w:t>
      </w:r>
      <w:r>
        <w:rPr>
          <w:rFonts w:ascii="Calibri" w:hAnsi="Calibri"/>
          <w:sz w:val="22"/>
          <w:szCs w:val="22"/>
        </w:rPr>
        <w:t xml:space="preserve">вам необходимо зарегистрироваться на нашей бирже по ссылке </w:t>
      </w:r>
      <w:hyperlink r:id="rId5" w:tgtFrame="_blank" w:history="1">
        <w:r>
          <w:rPr>
            <w:rStyle w:val="a3"/>
          </w:rPr>
          <w:t>http://boxlogs.net/speedlogist/main/registration</w:t>
        </w:r>
      </w:hyperlink>
      <w:r>
        <w:t>. </w:t>
      </w:r>
    </w:p>
    <w:p w:rsidR="00361390" w:rsidRDefault="00361390" w:rsidP="00361390">
      <w:pPr>
        <w:pStyle w:val="a4"/>
        <w:spacing w:before="0" w:beforeAutospacing="0" w:after="0" w:afterAutospacing="0"/>
      </w:pPr>
      <w:r>
        <w:t> </w:t>
      </w:r>
    </w:p>
    <w:p w:rsidR="00361390" w:rsidRDefault="00361390" w:rsidP="00361390">
      <w:pPr>
        <w:pStyle w:val="a4"/>
        <w:spacing w:before="0" w:beforeAutospacing="0" w:after="0" w:afterAutospacing="0"/>
      </w:pPr>
      <w:r>
        <w:t>Регистрация на бирже возможна только после подписания договора.</w:t>
      </w:r>
    </w:p>
    <w:p w:rsidR="00B222E1" w:rsidRDefault="00B222E1" w:rsidP="00361390">
      <w:pPr>
        <w:pStyle w:val="a4"/>
        <w:spacing w:before="0" w:beforeAutospacing="0" w:after="0" w:afterAutospacing="0"/>
      </w:pPr>
    </w:p>
    <w:p w:rsidR="00B222E1" w:rsidRDefault="00B222E1" w:rsidP="00B222E1">
      <w:pPr>
        <w:pStyle w:val="a4"/>
        <w:spacing w:before="0" w:beforeAutospacing="0" w:after="0" w:afterAutospacing="0"/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  <w:highlight w:val="green"/>
        </w:rPr>
        <w:t>Для загрузки при себе необходимо иметь:</w:t>
      </w:r>
    </w:p>
    <w:p w:rsidR="00B222E1" w:rsidRDefault="00B222E1" w:rsidP="00B222E1">
      <w:pPr>
        <w:pStyle w:val="a4"/>
        <w:spacing w:before="0" w:beforeAutospacing="0" w:after="0" w:afterAutospacing="0"/>
        <w:rPr>
          <w:rFonts w:ascii="Calibri" w:hAnsi="Calibri"/>
          <w:b/>
          <w:bCs/>
          <w:color w:val="1F497D"/>
          <w:sz w:val="22"/>
          <w:szCs w:val="22"/>
        </w:rPr>
      </w:pPr>
    </w:p>
    <w:p w:rsidR="00B222E1" w:rsidRDefault="00B222E1" w:rsidP="00B222E1">
      <w:pPr>
        <w:pStyle w:val="a4"/>
        <w:numPr>
          <w:ilvl w:val="0"/>
          <w:numId w:val="1"/>
        </w:numPr>
        <w:spacing w:before="0" w:beforeAutospacing="0" w:after="0" w:afterAutospacing="0"/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санитарно-гигиеническое заключение на п/п</w:t>
      </w:r>
    </w:p>
    <w:p w:rsidR="00B222E1" w:rsidRDefault="00B222E1" w:rsidP="00B222E1">
      <w:pPr>
        <w:pStyle w:val="a4"/>
        <w:numPr>
          <w:ilvl w:val="0"/>
          <w:numId w:val="1"/>
        </w:numPr>
        <w:spacing w:before="0" w:beforeAutospacing="0" w:after="0" w:afterAutospacing="0"/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действующую дезинфекцию ( не реже 1 раз в 30 дней согласно действующему законодательству)</w:t>
      </w:r>
    </w:p>
    <w:p w:rsidR="00B222E1" w:rsidRDefault="00B222E1" w:rsidP="00B222E1">
      <w:pPr>
        <w:pStyle w:val="a4"/>
        <w:numPr>
          <w:ilvl w:val="0"/>
          <w:numId w:val="1"/>
        </w:numPr>
        <w:spacing w:before="0" w:beforeAutospacing="0" w:after="0" w:afterAutospacing="0"/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санитарная справка на водителя (если принимает участие в погрузочно-разгрузочных работах)</w:t>
      </w:r>
    </w:p>
    <w:p w:rsidR="00B222E1" w:rsidRDefault="00B222E1" w:rsidP="00B222E1">
      <w:pPr>
        <w:pStyle w:val="a4"/>
        <w:spacing w:before="0" w:beforeAutospacing="0" w:after="0" w:afterAutospacing="0"/>
        <w:rPr>
          <w:rFonts w:ascii="Calibri" w:hAnsi="Calibri"/>
          <w:b/>
          <w:bCs/>
          <w:color w:val="1F497D"/>
          <w:sz w:val="22"/>
          <w:szCs w:val="22"/>
        </w:rPr>
      </w:pPr>
    </w:p>
    <w:p w:rsidR="00B222E1" w:rsidRDefault="00B222E1" w:rsidP="00B222E1">
      <w:pPr>
        <w:pStyle w:val="a4"/>
        <w:spacing w:before="0" w:beforeAutospacing="0" w:after="0" w:afterAutospacing="0"/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 xml:space="preserve">Также автомобиль должен быть оборудован навигацией и температурным датчиком (если это </w:t>
      </w:r>
      <w:proofErr w:type="spellStart"/>
      <w:r>
        <w:rPr>
          <w:rFonts w:ascii="Calibri" w:hAnsi="Calibri"/>
          <w:b/>
          <w:bCs/>
          <w:color w:val="1F497D"/>
          <w:sz w:val="22"/>
          <w:szCs w:val="22"/>
        </w:rPr>
        <w:t>реф</w:t>
      </w:r>
      <w:proofErr w:type="spellEnd"/>
      <w:r>
        <w:rPr>
          <w:rFonts w:ascii="Calibri" w:hAnsi="Calibri"/>
          <w:b/>
          <w:bCs/>
          <w:color w:val="1F497D"/>
          <w:sz w:val="22"/>
          <w:szCs w:val="22"/>
        </w:rPr>
        <w:t>).</w:t>
      </w:r>
    </w:p>
    <w:p w:rsidR="00B222E1" w:rsidRDefault="00B222E1" w:rsidP="00361390">
      <w:pPr>
        <w:pStyle w:val="a4"/>
        <w:spacing w:before="0" w:beforeAutospacing="0" w:after="0" w:afterAutospacing="0"/>
      </w:pPr>
      <w:bookmarkStart w:id="0" w:name="_GoBack"/>
      <w:bookmarkEnd w:id="0"/>
    </w:p>
    <w:p w:rsidR="00EE57A1" w:rsidRPr="008F5373" w:rsidRDefault="00361390" w:rsidP="008F5373">
      <w:pPr>
        <w:pStyle w:val="msonormalmrcssattr"/>
      </w:pPr>
      <w:r>
        <w:t>Все транспортные документы отправляются на следующий адрес:</w:t>
      </w:r>
    </w:p>
    <w:p w:rsidR="00EE57A1" w:rsidRPr="00EE57A1" w:rsidRDefault="00EE57A1" w:rsidP="00361390">
      <w:pPr>
        <w:pStyle w:val="msonospacingmrcssattr"/>
        <w:rPr>
          <w:sz w:val="28"/>
          <w:szCs w:val="28"/>
        </w:rPr>
      </w:pPr>
      <w:r>
        <w:rPr>
          <w:sz w:val="28"/>
          <w:szCs w:val="28"/>
        </w:rPr>
        <w:t>ЗАО «Доброном»</w:t>
      </w:r>
    </w:p>
    <w:p w:rsidR="00361390" w:rsidRDefault="00C95B78" w:rsidP="00361390">
      <w:pPr>
        <w:pStyle w:val="msonospacingmrcssattr"/>
      </w:pPr>
      <w:r w:rsidRPr="00C95B78">
        <w:rPr>
          <w:sz w:val="28"/>
          <w:szCs w:val="28"/>
        </w:rPr>
        <w:t>220112</w:t>
      </w:r>
      <w:r w:rsidR="00361390">
        <w:rPr>
          <w:sz w:val="28"/>
          <w:szCs w:val="28"/>
        </w:rPr>
        <w:t xml:space="preserve"> Республика Беларусь</w:t>
      </w:r>
    </w:p>
    <w:p w:rsidR="00361390" w:rsidRPr="00C95B78" w:rsidRDefault="00361390" w:rsidP="00361390">
      <w:pPr>
        <w:pStyle w:val="msonospacingmrcssattr"/>
      </w:pPr>
      <w:r>
        <w:rPr>
          <w:sz w:val="28"/>
          <w:szCs w:val="28"/>
        </w:rPr>
        <w:t xml:space="preserve">Минская область, </w:t>
      </w:r>
      <w:proofErr w:type="spellStart"/>
      <w:r w:rsidR="00C95B78">
        <w:rPr>
          <w:sz w:val="28"/>
          <w:szCs w:val="28"/>
        </w:rPr>
        <w:t>г.Минск</w:t>
      </w:r>
      <w:proofErr w:type="spellEnd"/>
    </w:p>
    <w:p w:rsidR="00361390" w:rsidRDefault="00C95B78" w:rsidP="00361390">
      <w:pPr>
        <w:pStyle w:val="msonospacingmrcssattr"/>
        <w:rPr>
          <w:sz w:val="28"/>
          <w:szCs w:val="28"/>
        </w:rPr>
      </w:pPr>
      <w:proofErr w:type="spellStart"/>
      <w:r>
        <w:rPr>
          <w:sz w:val="28"/>
          <w:szCs w:val="28"/>
        </w:rPr>
        <w:t>пер.Загородный</w:t>
      </w:r>
      <w:proofErr w:type="spellEnd"/>
      <w:r>
        <w:rPr>
          <w:sz w:val="28"/>
          <w:szCs w:val="28"/>
        </w:rPr>
        <w:t xml:space="preserve"> 1-й, д.20-23</w:t>
      </w:r>
    </w:p>
    <w:p w:rsidR="00C95B78" w:rsidRPr="00C95B78" w:rsidRDefault="00C95B78" w:rsidP="00361390">
      <w:pPr>
        <w:pStyle w:val="msonospacingmrcssattr"/>
      </w:pPr>
      <w:r>
        <w:rPr>
          <w:sz w:val="28"/>
          <w:szCs w:val="28"/>
        </w:rPr>
        <w:t xml:space="preserve">БЦ </w:t>
      </w:r>
      <w:proofErr w:type="spellStart"/>
      <w:r>
        <w:rPr>
          <w:sz w:val="28"/>
          <w:szCs w:val="28"/>
          <w:lang w:val="en-US"/>
        </w:rPr>
        <w:t>SilverTower</w:t>
      </w:r>
      <w:proofErr w:type="spellEnd"/>
      <w:r>
        <w:rPr>
          <w:sz w:val="28"/>
          <w:szCs w:val="28"/>
        </w:rPr>
        <w:t xml:space="preserve"> </w:t>
      </w:r>
    </w:p>
    <w:p w:rsidR="00361390" w:rsidRDefault="00361390" w:rsidP="00C95B78">
      <w:pPr>
        <w:pStyle w:val="msonospacingmrcssattr"/>
      </w:pPr>
      <w:r>
        <w:rPr>
          <w:color w:val="1F497D"/>
        </w:rPr>
        <w:t> </w:t>
      </w:r>
      <w:r>
        <w:rPr>
          <w:rFonts w:ascii="Calibri" w:hAnsi="Calibri"/>
          <w:color w:val="1F497D"/>
          <w:sz w:val="22"/>
          <w:szCs w:val="22"/>
        </w:rPr>
        <w:t> </w:t>
      </w:r>
    </w:p>
    <w:p w:rsidR="00361390" w:rsidRDefault="00361390" w:rsidP="00361390">
      <w:pPr>
        <w:pStyle w:val="a4"/>
        <w:spacing w:before="0" w:beforeAutospacing="0" w:after="0" w:afterAutospacing="0"/>
      </w:pPr>
      <w:r>
        <w:t> </w:t>
      </w:r>
    </w:p>
    <w:p w:rsidR="00361390" w:rsidRDefault="00361390" w:rsidP="00361390">
      <w:pPr>
        <w:pStyle w:val="a4"/>
        <w:spacing w:before="0" w:beforeAutospacing="0" w:after="0" w:afterAutospacing="0"/>
      </w:pPr>
      <w:r>
        <w:t>Надеемся на плодотворное сотрудничество</w:t>
      </w:r>
      <w:r>
        <w:rPr>
          <w:color w:val="1F497D"/>
        </w:rPr>
        <w:t>!</w:t>
      </w:r>
    </w:p>
    <w:p w:rsidR="00361390" w:rsidRDefault="00361390" w:rsidP="00361390">
      <w:pPr>
        <w:pStyle w:val="msonormalmrcssattr"/>
      </w:pPr>
      <w:r>
        <w:t> </w:t>
      </w:r>
    </w:p>
    <w:p w:rsidR="00B05F57" w:rsidRDefault="00B05F57"/>
    <w:sectPr w:rsidR="00B05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D4430"/>
    <w:multiLevelType w:val="hybridMultilevel"/>
    <w:tmpl w:val="1B503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24E"/>
    <w:rsid w:val="00361390"/>
    <w:rsid w:val="0044524E"/>
    <w:rsid w:val="008F5373"/>
    <w:rsid w:val="00B05F57"/>
    <w:rsid w:val="00B222E1"/>
    <w:rsid w:val="00C95B78"/>
    <w:rsid w:val="00EE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856CF27-F0BF-4A4C-878D-C957013C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1390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36139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rmalmrcssattrmrcssattr">
    <w:name w:val="msonormalmrcssattr_mr_css_attr"/>
    <w:basedOn w:val="a"/>
    <w:uiPriority w:val="99"/>
    <w:semiHidden/>
    <w:rsid w:val="0036139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uiPriority w:val="99"/>
    <w:semiHidden/>
    <w:rsid w:val="0036139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spacingmrcssattr">
    <w:name w:val="msonospacing_mr_css_attr"/>
    <w:basedOn w:val="a"/>
    <w:uiPriority w:val="99"/>
    <w:semiHidden/>
    <w:rsid w:val="0036139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2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oxlogs.net/speedlogist/main/registr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E170B371</Template>
  <TotalTime>12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Адамович Владислав</dc:creator>
  <cp:keywords/>
  <dc:description/>
  <cp:lastModifiedBy>Артюхевич Ольга</cp:lastModifiedBy>
  <cp:revision>6</cp:revision>
  <dcterms:created xsi:type="dcterms:W3CDTF">2024-07-19T07:56:00Z</dcterms:created>
  <dcterms:modified xsi:type="dcterms:W3CDTF">2025-05-19T08:14:00Z</dcterms:modified>
</cp:coreProperties>
</file>